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84"/>
        <w:gridCol w:w="4045"/>
        <w:gridCol w:w="549"/>
        <w:gridCol w:w="1093"/>
        <w:gridCol w:w="2876"/>
      </w:tblGrid>
      <w:tr w:rsidR="00155794" w:rsidTr="003470A9">
        <w:trPr>
          <w:cantSplit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Default="00155794" w:rsidP="00834B10">
            <w:pPr>
              <w:rPr>
                <w:sz w:val="20"/>
                <w:szCs w:val="20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Default="00155794" w:rsidP="00834B10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Default="00155794" w:rsidP="00834B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5794" w:rsidRDefault="00155794" w:rsidP="003470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8</w:t>
            </w:r>
          </w:p>
          <w:p w:rsidR="003470A9" w:rsidRDefault="003470A9" w:rsidP="003470A9">
            <w:pPr>
              <w:rPr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к проекту решения Думы                                               муниципального образования                                                   город-курорт Геленджик</w:t>
            </w:r>
          </w:p>
        </w:tc>
      </w:tr>
      <w:tr w:rsidR="00155794" w:rsidTr="003470A9">
        <w:trPr>
          <w:cantSplit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Pr="00F22C60" w:rsidRDefault="00155794" w:rsidP="00834B10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Pr="00F22C60" w:rsidRDefault="00155794" w:rsidP="00834B10">
            <w:pPr>
              <w:rPr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Pr="00F22C60" w:rsidRDefault="00155794" w:rsidP="00834B10">
            <w:pPr>
              <w:rPr>
                <w:rFonts w:ascii="Arial CYR" w:hAnsi="Arial CYR" w:cs="Arial CYR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Pr="00F22C60" w:rsidRDefault="00155794" w:rsidP="00834B10">
            <w:pPr>
              <w:rPr>
                <w:sz w:val="28"/>
                <w:szCs w:val="28"/>
              </w:rPr>
            </w:pPr>
            <w:r w:rsidRPr="00F22C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Pr="00F22C60" w:rsidRDefault="00155794" w:rsidP="00834B10">
            <w:pPr>
              <w:rPr>
                <w:sz w:val="28"/>
                <w:szCs w:val="28"/>
              </w:rPr>
            </w:pPr>
          </w:p>
        </w:tc>
      </w:tr>
    </w:tbl>
    <w:p w:rsidR="00155794" w:rsidRDefault="00155794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184"/>
        <w:gridCol w:w="4045"/>
        <w:gridCol w:w="1264"/>
        <w:gridCol w:w="1093"/>
        <w:gridCol w:w="2161"/>
      </w:tblGrid>
      <w:tr w:rsidR="00155794" w:rsidTr="00E4754C">
        <w:trPr>
          <w:cantSplit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5794" w:rsidRDefault="00155794" w:rsidP="00834B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</w:t>
            </w:r>
            <w:r>
              <w:rPr>
                <w:sz w:val="28"/>
                <w:szCs w:val="28"/>
              </w:rPr>
              <w:br/>
              <w:t xml:space="preserve">муниципальных внутренних заимствований </w:t>
            </w:r>
          </w:p>
          <w:p w:rsidR="00155794" w:rsidRDefault="00155794" w:rsidP="001557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город-курорт Геленджик </w:t>
            </w:r>
          </w:p>
          <w:p w:rsidR="00155794" w:rsidRDefault="00155794" w:rsidP="00D718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</w:t>
            </w:r>
            <w:r w:rsidR="00D71800" w:rsidRPr="00D7180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 и плановый период 202</w:t>
            </w:r>
            <w:r w:rsidR="00D71800" w:rsidRPr="00D71800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="003F3219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202</w:t>
            </w:r>
            <w:r w:rsidR="00D71800" w:rsidRPr="00D7180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годов</w:t>
            </w:r>
          </w:p>
        </w:tc>
      </w:tr>
      <w:tr w:rsidR="00155794" w:rsidTr="00E4754C">
        <w:trPr>
          <w:cantSplit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Default="00155794" w:rsidP="00834B10">
            <w:pPr>
              <w:rPr>
                <w:sz w:val="28"/>
                <w:szCs w:val="28"/>
              </w:rPr>
            </w:pPr>
          </w:p>
        </w:tc>
        <w:tc>
          <w:tcPr>
            <w:tcW w:w="4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Default="00155794" w:rsidP="00834B10">
            <w:pPr>
              <w:rPr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Default="00155794" w:rsidP="00834B10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Default="00155794" w:rsidP="00834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794" w:rsidRDefault="00155794" w:rsidP="00834B10">
            <w:pPr>
              <w:rPr>
                <w:sz w:val="28"/>
                <w:szCs w:val="28"/>
              </w:rPr>
            </w:pPr>
          </w:p>
        </w:tc>
      </w:tr>
    </w:tbl>
    <w:p w:rsidR="00155794" w:rsidRPr="00155794" w:rsidRDefault="00155794" w:rsidP="003B7D95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1</w:t>
      </w:r>
      <w:r w:rsidRPr="00155794">
        <w:rPr>
          <w:sz w:val="28"/>
          <w:szCs w:val="28"/>
        </w:rPr>
        <w:t xml:space="preserve">. Программа </w:t>
      </w:r>
      <w:r w:rsidR="003470A9">
        <w:rPr>
          <w:sz w:val="28"/>
          <w:szCs w:val="28"/>
        </w:rPr>
        <w:t>муниципальных</w:t>
      </w:r>
      <w:r w:rsidRPr="00155794">
        <w:rPr>
          <w:sz w:val="28"/>
          <w:szCs w:val="28"/>
        </w:rPr>
        <w:t xml:space="preserve"> внутренних заимствований</w:t>
      </w:r>
    </w:p>
    <w:p w:rsidR="00155794" w:rsidRDefault="00155794" w:rsidP="003B7D95">
      <w:pPr>
        <w:jc w:val="center"/>
        <w:rPr>
          <w:sz w:val="28"/>
          <w:szCs w:val="28"/>
        </w:rPr>
      </w:pPr>
      <w:r w:rsidRPr="00155794">
        <w:rPr>
          <w:sz w:val="28"/>
          <w:szCs w:val="28"/>
        </w:rPr>
        <w:t>муниципального образования город-курорт Геленджик на 202</w:t>
      </w:r>
      <w:r w:rsidR="00D71800" w:rsidRPr="00D71800">
        <w:rPr>
          <w:sz w:val="28"/>
          <w:szCs w:val="28"/>
        </w:rPr>
        <w:t>4</w:t>
      </w:r>
      <w:r w:rsidRPr="00155794">
        <w:rPr>
          <w:sz w:val="28"/>
          <w:szCs w:val="28"/>
        </w:rPr>
        <w:t xml:space="preserve"> год</w:t>
      </w:r>
    </w:p>
    <w:p w:rsidR="00155794" w:rsidRPr="00E4754C" w:rsidRDefault="00155794" w:rsidP="00155794">
      <w:pPr>
        <w:ind w:firstLine="1176"/>
        <w:rPr>
          <w:szCs w:val="24"/>
        </w:rPr>
      </w:pPr>
    </w:p>
    <w:p w:rsidR="00155794" w:rsidRPr="002F6630" w:rsidRDefault="00155794" w:rsidP="00155794">
      <w:pPr>
        <w:spacing w:line="240" w:lineRule="atLeast"/>
        <w:jc w:val="right"/>
        <w:rPr>
          <w:sz w:val="28"/>
          <w:szCs w:val="28"/>
        </w:rPr>
      </w:pPr>
      <w:r w:rsidRPr="002F6630">
        <w:rPr>
          <w:sz w:val="28"/>
          <w:szCs w:val="28"/>
        </w:rPr>
        <w:t>(тыс.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796"/>
        <w:gridCol w:w="1417"/>
      </w:tblGrid>
      <w:tr w:rsidR="00155794" w:rsidRPr="002F6630" w:rsidTr="00E4754C">
        <w:trPr>
          <w:trHeight w:val="70"/>
          <w:tblHeader/>
        </w:trPr>
        <w:tc>
          <w:tcPr>
            <w:tcW w:w="568" w:type="dxa"/>
            <w:hideMark/>
          </w:tcPr>
          <w:p w:rsidR="00155794" w:rsidRPr="002F6630" w:rsidRDefault="00155794" w:rsidP="00F47A4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 xml:space="preserve">№ </w:t>
            </w:r>
            <w:proofErr w:type="gramStart"/>
            <w:r w:rsidRPr="002F6630">
              <w:rPr>
                <w:sz w:val="28"/>
                <w:szCs w:val="28"/>
              </w:rPr>
              <w:t>п</w:t>
            </w:r>
            <w:proofErr w:type="gramEnd"/>
            <w:r w:rsidRPr="002F6630">
              <w:rPr>
                <w:sz w:val="28"/>
                <w:szCs w:val="28"/>
              </w:rPr>
              <w:t>/п</w:t>
            </w:r>
          </w:p>
        </w:tc>
        <w:tc>
          <w:tcPr>
            <w:tcW w:w="7796" w:type="dxa"/>
            <w:vAlign w:val="center"/>
            <w:hideMark/>
          </w:tcPr>
          <w:p w:rsidR="00155794" w:rsidRPr="002F6630" w:rsidRDefault="0015579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417" w:type="dxa"/>
            <w:vAlign w:val="center"/>
            <w:hideMark/>
          </w:tcPr>
          <w:p w:rsidR="00155794" w:rsidRPr="002F6630" w:rsidRDefault="0015579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Объем</w:t>
            </w:r>
          </w:p>
        </w:tc>
      </w:tr>
    </w:tbl>
    <w:p w:rsidR="00155794" w:rsidRPr="002F6630" w:rsidRDefault="00155794" w:rsidP="00155794">
      <w:pPr>
        <w:spacing w:line="24" w:lineRule="auto"/>
        <w:jc w:val="right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796"/>
        <w:gridCol w:w="1417"/>
      </w:tblGrid>
      <w:tr w:rsidR="00F47A44" w:rsidRPr="002F6630" w:rsidTr="00E4754C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A44" w:rsidRPr="002F6630" w:rsidRDefault="00F47A44" w:rsidP="00F47A4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A44" w:rsidRPr="002F6630" w:rsidRDefault="00F47A44" w:rsidP="00F47A4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7A44" w:rsidRPr="002F6630" w:rsidRDefault="00F47A44" w:rsidP="00F47A4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3</w:t>
            </w:r>
          </w:p>
        </w:tc>
      </w:tr>
      <w:tr w:rsidR="00F47A44" w:rsidRPr="002F6630" w:rsidTr="00E4754C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3658" w:rsidRPr="002F6630" w:rsidRDefault="00813658" w:rsidP="00595A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13658" w:rsidRPr="00F84DB5" w:rsidRDefault="00F84DB5" w:rsidP="00CE09E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13658" w:rsidRPr="002F6630" w:rsidRDefault="00D71800" w:rsidP="00E4754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 w:rsidR="0040520C">
              <w:rPr>
                <w:sz w:val="28"/>
                <w:szCs w:val="28"/>
              </w:rPr>
              <w:t>,0</w:t>
            </w:r>
          </w:p>
        </w:tc>
      </w:tr>
    </w:tbl>
    <w:p w:rsidR="00155794" w:rsidRPr="00E4754C" w:rsidRDefault="00155794" w:rsidP="00155794">
      <w:pPr>
        <w:ind w:left="1276" w:hanging="1276"/>
        <w:rPr>
          <w:b/>
          <w:szCs w:val="24"/>
        </w:rPr>
      </w:pPr>
    </w:p>
    <w:p w:rsidR="00155794" w:rsidRDefault="00155794" w:rsidP="003B7D95">
      <w:pPr>
        <w:ind w:left="1276" w:hanging="12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2. </w:t>
      </w:r>
      <w:r w:rsidRPr="00155794">
        <w:rPr>
          <w:sz w:val="28"/>
          <w:szCs w:val="28"/>
        </w:rPr>
        <w:t xml:space="preserve">Программа </w:t>
      </w:r>
      <w:r w:rsidR="003470A9">
        <w:rPr>
          <w:sz w:val="28"/>
          <w:szCs w:val="28"/>
        </w:rPr>
        <w:t>муниципальных</w:t>
      </w:r>
      <w:r w:rsidRPr="00155794">
        <w:rPr>
          <w:sz w:val="28"/>
          <w:szCs w:val="28"/>
        </w:rPr>
        <w:t xml:space="preserve"> внутренних заимствований</w:t>
      </w:r>
    </w:p>
    <w:p w:rsidR="00155794" w:rsidRPr="00155794" w:rsidRDefault="00155794" w:rsidP="003B7D95">
      <w:pPr>
        <w:jc w:val="center"/>
        <w:rPr>
          <w:sz w:val="28"/>
          <w:szCs w:val="28"/>
        </w:rPr>
      </w:pPr>
      <w:r w:rsidRPr="00155794">
        <w:rPr>
          <w:sz w:val="28"/>
          <w:szCs w:val="28"/>
        </w:rPr>
        <w:t>муниципального образования город-курорт Геленджик</w:t>
      </w:r>
    </w:p>
    <w:p w:rsidR="00155794" w:rsidRPr="00155794" w:rsidRDefault="00155794" w:rsidP="003B7D95">
      <w:pPr>
        <w:jc w:val="center"/>
        <w:rPr>
          <w:sz w:val="28"/>
          <w:szCs w:val="28"/>
        </w:rPr>
      </w:pPr>
      <w:r w:rsidRPr="00155794">
        <w:rPr>
          <w:sz w:val="28"/>
          <w:szCs w:val="28"/>
        </w:rPr>
        <w:t>на 202</w:t>
      </w:r>
      <w:r w:rsidR="00D71800">
        <w:rPr>
          <w:sz w:val="28"/>
          <w:szCs w:val="28"/>
          <w:lang w:val="en-US"/>
        </w:rPr>
        <w:t>5</w:t>
      </w:r>
      <w:r w:rsidRPr="00155794">
        <w:rPr>
          <w:sz w:val="28"/>
          <w:szCs w:val="28"/>
        </w:rPr>
        <w:t xml:space="preserve"> и 202</w:t>
      </w:r>
      <w:r w:rsidR="00D71800">
        <w:rPr>
          <w:sz w:val="28"/>
          <w:szCs w:val="28"/>
          <w:lang w:val="en-US"/>
        </w:rPr>
        <w:t>6</w:t>
      </w:r>
      <w:r w:rsidRPr="00155794">
        <w:rPr>
          <w:sz w:val="28"/>
          <w:szCs w:val="28"/>
        </w:rPr>
        <w:t xml:space="preserve"> годы</w:t>
      </w:r>
    </w:p>
    <w:p w:rsidR="00155794" w:rsidRPr="00E4754C" w:rsidRDefault="00155794" w:rsidP="00155794">
      <w:pPr>
        <w:jc w:val="center"/>
        <w:rPr>
          <w:b/>
          <w:szCs w:val="24"/>
        </w:rPr>
      </w:pPr>
    </w:p>
    <w:p w:rsidR="00155794" w:rsidRPr="002F6630" w:rsidRDefault="00155794" w:rsidP="00155794">
      <w:pPr>
        <w:spacing w:line="240" w:lineRule="atLeast"/>
        <w:jc w:val="right"/>
        <w:rPr>
          <w:sz w:val="28"/>
          <w:szCs w:val="28"/>
        </w:rPr>
      </w:pPr>
      <w:r w:rsidRPr="002F6630">
        <w:rPr>
          <w:sz w:val="28"/>
          <w:szCs w:val="28"/>
        </w:rPr>
        <w:t>(тыс. рублей)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6080"/>
        <w:gridCol w:w="1558"/>
        <w:gridCol w:w="1417"/>
      </w:tblGrid>
      <w:tr w:rsidR="00155794" w:rsidRPr="002F6630" w:rsidTr="00E4754C">
        <w:trPr>
          <w:trHeight w:val="70"/>
        </w:trPr>
        <w:tc>
          <w:tcPr>
            <w:tcW w:w="725" w:type="dxa"/>
            <w:vMerge w:val="restart"/>
            <w:vAlign w:val="center"/>
            <w:hideMark/>
          </w:tcPr>
          <w:p w:rsidR="00155794" w:rsidRPr="002F6630" w:rsidRDefault="00155794">
            <w:pPr>
              <w:jc w:val="center"/>
              <w:rPr>
                <w:bCs/>
                <w:sz w:val="28"/>
                <w:szCs w:val="28"/>
              </w:rPr>
            </w:pPr>
            <w:r w:rsidRPr="002F6630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2F6630">
              <w:rPr>
                <w:bCs/>
                <w:sz w:val="28"/>
                <w:szCs w:val="28"/>
              </w:rPr>
              <w:t>п</w:t>
            </w:r>
            <w:proofErr w:type="gramEnd"/>
            <w:r w:rsidRPr="002F6630">
              <w:rPr>
                <w:bCs/>
                <w:sz w:val="28"/>
                <w:szCs w:val="28"/>
              </w:rPr>
              <w:t>/п</w:t>
            </w:r>
          </w:p>
        </w:tc>
        <w:tc>
          <w:tcPr>
            <w:tcW w:w="6080" w:type="dxa"/>
            <w:vMerge w:val="restart"/>
            <w:noWrap/>
            <w:vAlign w:val="center"/>
            <w:hideMark/>
          </w:tcPr>
          <w:p w:rsidR="00155794" w:rsidRPr="002F6630" w:rsidRDefault="00155794">
            <w:pPr>
              <w:jc w:val="center"/>
              <w:rPr>
                <w:bCs/>
                <w:sz w:val="28"/>
                <w:szCs w:val="28"/>
              </w:rPr>
            </w:pPr>
            <w:r w:rsidRPr="002F6630"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2975" w:type="dxa"/>
            <w:gridSpan w:val="2"/>
            <w:vAlign w:val="center"/>
            <w:hideMark/>
          </w:tcPr>
          <w:p w:rsidR="00155794" w:rsidRPr="002F6630" w:rsidRDefault="00155794">
            <w:pPr>
              <w:jc w:val="center"/>
              <w:rPr>
                <w:bCs/>
                <w:sz w:val="28"/>
                <w:szCs w:val="28"/>
              </w:rPr>
            </w:pPr>
            <w:r w:rsidRPr="002F6630">
              <w:rPr>
                <w:bCs/>
                <w:sz w:val="28"/>
                <w:szCs w:val="28"/>
              </w:rPr>
              <w:t>Объем</w:t>
            </w:r>
          </w:p>
        </w:tc>
      </w:tr>
      <w:tr w:rsidR="00155794" w:rsidRPr="002F6630" w:rsidTr="00E4754C">
        <w:trPr>
          <w:trHeight w:val="439"/>
        </w:trPr>
        <w:tc>
          <w:tcPr>
            <w:tcW w:w="0" w:type="auto"/>
            <w:vMerge/>
            <w:vAlign w:val="center"/>
            <w:hideMark/>
          </w:tcPr>
          <w:p w:rsidR="00155794" w:rsidRPr="002F6630" w:rsidRDefault="00155794">
            <w:pPr>
              <w:rPr>
                <w:bCs/>
                <w:sz w:val="28"/>
                <w:szCs w:val="28"/>
              </w:rPr>
            </w:pPr>
          </w:p>
        </w:tc>
        <w:tc>
          <w:tcPr>
            <w:tcW w:w="6080" w:type="dxa"/>
            <w:vMerge/>
            <w:vAlign w:val="center"/>
            <w:hideMark/>
          </w:tcPr>
          <w:p w:rsidR="00155794" w:rsidRPr="002F6630" w:rsidRDefault="00155794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8" w:type="dxa"/>
            <w:vAlign w:val="center"/>
            <w:hideMark/>
          </w:tcPr>
          <w:p w:rsidR="00155794" w:rsidRPr="002F6630" w:rsidRDefault="00155794" w:rsidP="00D71800">
            <w:pPr>
              <w:jc w:val="center"/>
              <w:rPr>
                <w:bCs/>
                <w:sz w:val="28"/>
                <w:szCs w:val="28"/>
              </w:rPr>
            </w:pPr>
            <w:r w:rsidRPr="002F6630">
              <w:rPr>
                <w:bCs/>
                <w:sz w:val="28"/>
                <w:szCs w:val="28"/>
              </w:rPr>
              <w:t>202</w:t>
            </w:r>
            <w:r w:rsidR="00D71800">
              <w:rPr>
                <w:bCs/>
                <w:sz w:val="28"/>
                <w:szCs w:val="28"/>
                <w:lang w:val="en-US"/>
              </w:rPr>
              <w:t>5</w:t>
            </w:r>
            <w:r w:rsidRPr="002F6630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vAlign w:val="center"/>
            <w:hideMark/>
          </w:tcPr>
          <w:p w:rsidR="00155794" w:rsidRPr="002F6630" w:rsidRDefault="00155794" w:rsidP="00D71800">
            <w:pPr>
              <w:jc w:val="center"/>
              <w:rPr>
                <w:bCs/>
                <w:sz w:val="28"/>
                <w:szCs w:val="28"/>
              </w:rPr>
            </w:pPr>
            <w:r w:rsidRPr="002F6630">
              <w:rPr>
                <w:bCs/>
                <w:sz w:val="28"/>
                <w:szCs w:val="28"/>
              </w:rPr>
              <w:t>202</w:t>
            </w:r>
            <w:r w:rsidR="00D71800">
              <w:rPr>
                <w:bCs/>
                <w:sz w:val="28"/>
                <w:szCs w:val="28"/>
                <w:lang w:val="en-US"/>
              </w:rPr>
              <w:t>6</w:t>
            </w:r>
            <w:r w:rsidRPr="002F6630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:rsidR="00F47A44" w:rsidRPr="002F6630" w:rsidRDefault="00F47A44">
      <w:pPr>
        <w:rPr>
          <w:sz w:val="2"/>
          <w:szCs w:val="2"/>
        </w:rPr>
      </w:pPr>
    </w:p>
    <w:tbl>
      <w:tblPr>
        <w:tblW w:w="9780" w:type="dxa"/>
        <w:tblInd w:w="-34" w:type="dxa"/>
        <w:tblLook w:val="04A0" w:firstRow="1" w:lastRow="0" w:firstColumn="1" w:lastColumn="0" w:noHBand="0" w:noVBand="1"/>
      </w:tblPr>
      <w:tblGrid>
        <w:gridCol w:w="725"/>
        <w:gridCol w:w="4504"/>
        <w:gridCol w:w="1576"/>
        <w:gridCol w:w="112"/>
        <w:gridCol w:w="1446"/>
        <w:gridCol w:w="1417"/>
      </w:tblGrid>
      <w:tr w:rsidR="00155794" w:rsidRPr="002F6630" w:rsidTr="00E4754C">
        <w:trPr>
          <w:trHeight w:val="80"/>
          <w:tblHeader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4" w:rsidRPr="002F6630" w:rsidRDefault="00F47A44" w:rsidP="00F47A4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1</w:t>
            </w: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55794" w:rsidRPr="002F6630" w:rsidRDefault="00F47A44" w:rsidP="00F47A44">
            <w:pPr>
              <w:ind w:left="263"/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2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5794" w:rsidRPr="002F6630" w:rsidRDefault="00F47A44" w:rsidP="00F47A44">
            <w:pPr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5794" w:rsidRPr="002F6630" w:rsidRDefault="00F47A44" w:rsidP="00F47A44">
            <w:pPr>
              <w:tabs>
                <w:tab w:val="left" w:pos="1627"/>
              </w:tabs>
              <w:jc w:val="center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4</w:t>
            </w:r>
          </w:p>
        </w:tc>
      </w:tr>
      <w:tr w:rsidR="00F47A44" w:rsidRPr="002F6630" w:rsidTr="00E4754C">
        <w:trPr>
          <w:trHeight w:val="110"/>
        </w:trPr>
        <w:tc>
          <w:tcPr>
            <w:tcW w:w="725" w:type="dxa"/>
            <w:tcBorders>
              <w:top w:val="single" w:sz="4" w:space="0" w:color="auto"/>
            </w:tcBorders>
          </w:tcPr>
          <w:p w:rsidR="00F47A44" w:rsidRPr="002F6630" w:rsidRDefault="00F47A44" w:rsidP="00595A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F47A44" w:rsidRPr="00F84DB5" w:rsidRDefault="00F84DB5" w:rsidP="00CE09E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noWrap/>
            <w:vAlign w:val="bottom"/>
            <w:hideMark/>
          </w:tcPr>
          <w:p w:rsidR="00F47A44" w:rsidRPr="002F6630" w:rsidRDefault="00D71800" w:rsidP="00E4754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</w:t>
            </w:r>
            <w:r w:rsidR="00F47A44" w:rsidRPr="002F6630">
              <w:rPr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:rsidR="00F47A44" w:rsidRPr="002F6630" w:rsidRDefault="00F47A44" w:rsidP="00E4754C">
            <w:pPr>
              <w:jc w:val="right"/>
              <w:rPr>
                <w:sz w:val="28"/>
                <w:szCs w:val="28"/>
              </w:rPr>
            </w:pPr>
            <w:r w:rsidRPr="002F6630">
              <w:rPr>
                <w:sz w:val="28"/>
                <w:szCs w:val="28"/>
              </w:rPr>
              <w:t>0,0</w:t>
            </w:r>
          </w:p>
        </w:tc>
      </w:tr>
      <w:tr w:rsidR="00F47A44" w:rsidRPr="002F6630" w:rsidTr="00E4754C">
        <w:trPr>
          <w:trHeight w:val="110"/>
        </w:trPr>
        <w:tc>
          <w:tcPr>
            <w:tcW w:w="725" w:type="dxa"/>
          </w:tcPr>
          <w:p w:rsidR="00F47A44" w:rsidRPr="002F6630" w:rsidRDefault="00F47A44" w:rsidP="00834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80" w:type="dxa"/>
            <w:gridSpan w:val="2"/>
            <w:vAlign w:val="center"/>
          </w:tcPr>
          <w:p w:rsidR="00F47A44" w:rsidRDefault="00F47A44" w:rsidP="00834B10">
            <w:pPr>
              <w:jc w:val="center"/>
              <w:rPr>
                <w:sz w:val="28"/>
                <w:szCs w:val="28"/>
              </w:rPr>
            </w:pPr>
          </w:p>
          <w:p w:rsidR="00E4754C" w:rsidRPr="002F6630" w:rsidRDefault="00E4754C" w:rsidP="00834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  <w:gridSpan w:val="2"/>
            <w:noWrap/>
            <w:vAlign w:val="bottom"/>
          </w:tcPr>
          <w:p w:rsidR="00F47A44" w:rsidRPr="002F6630" w:rsidRDefault="00F47A44" w:rsidP="00834B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F47A44" w:rsidRPr="002F6630" w:rsidRDefault="00F47A44" w:rsidP="00834B10">
            <w:pPr>
              <w:jc w:val="center"/>
              <w:rPr>
                <w:sz w:val="28"/>
                <w:szCs w:val="28"/>
              </w:rPr>
            </w:pPr>
          </w:p>
        </w:tc>
      </w:tr>
      <w:tr w:rsidR="003470A9" w:rsidTr="00E4754C">
        <w:trPr>
          <w:cantSplit/>
        </w:trPr>
        <w:tc>
          <w:tcPr>
            <w:tcW w:w="5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70A9" w:rsidRDefault="003470A9" w:rsidP="003470A9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                                                  город-курорт Геленджик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0A9" w:rsidRDefault="003470A9" w:rsidP="00834B10">
            <w:pPr>
              <w:jc w:val="both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0A9" w:rsidRDefault="003470A9" w:rsidP="005D5742">
            <w:pPr>
              <w:ind w:right="-3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Богодистов</w:t>
            </w:r>
          </w:p>
        </w:tc>
      </w:tr>
    </w:tbl>
    <w:p w:rsidR="00155794" w:rsidRPr="00155794" w:rsidRDefault="00155794" w:rsidP="00E4754C"/>
    <w:sectPr w:rsidR="00155794" w:rsidRPr="00155794" w:rsidSect="00E4754C">
      <w:headerReference w:type="default" r:id="rId7"/>
      <w:pgSz w:w="11906" w:h="16838"/>
      <w:pgMar w:top="1134" w:right="567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794" w:rsidRDefault="00155794" w:rsidP="00E12559">
      <w:r>
        <w:separator/>
      </w:r>
    </w:p>
  </w:endnote>
  <w:endnote w:type="continuationSeparator" w:id="0">
    <w:p w:rsidR="00155794" w:rsidRDefault="00155794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794" w:rsidRDefault="00155794" w:rsidP="00E12559">
      <w:r>
        <w:separator/>
      </w:r>
    </w:p>
  </w:footnote>
  <w:footnote w:type="continuationSeparator" w:id="0">
    <w:p w:rsidR="00155794" w:rsidRDefault="00155794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E12559" w:rsidRDefault="00E83AB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75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2559" w:rsidRDefault="00E125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94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59CD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55794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02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C7C9B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2F6630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470A9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B7D95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3219"/>
    <w:rsid w:val="003F66F1"/>
    <w:rsid w:val="003F6D8F"/>
    <w:rsid w:val="004007E9"/>
    <w:rsid w:val="0040520C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1948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42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13658"/>
    <w:rsid w:val="00817E72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63FB1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9ED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1800"/>
    <w:rsid w:val="00D72057"/>
    <w:rsid w:val="00D72EBC"/>
    <w:rsid w:val="00D73680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4754C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2C60"/>
    <w:rsid w:val="00F234C9"/>
    <w:rsid w:val="00F261FE"/>
    <w:rsid w:val="00F27252"/>
    <w:rsid w:val="00F311DC"/>
    <w:rsid w:val="00F33D76"/>
    <w:rsid w:val="00F42CA6"/>
    <w:rsid w:val="00F476B0"/>
    <w:rsid w:val="00F47A44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DB5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47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70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470A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70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VSYAN~1.FI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Ий. Овсянникова</dc:creator>
  <cp:lastModifiedBy>Татьяна Ий. Овсянникова</cp:lastModifiedBy>
  <cp:revision>3</cp:revision>
  <cp:lastPrinted>2023-11-22T13:30:00Z</cp:lastPrinted>
  <dcterms:created xsi:type="dcterms:W3CDTF">2023-11-22T13:30:00Z</dcterms:created>
  <dcterms:modified xsi:type="dcterms:W3CDTF">2023-11-22T13:30:00Z</dcterms:modified>
</cp:coreProperties>
</file>